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F9" w:rsidRDefault="007002F9" w:rsidP="008938F2">
      <w:pPr>
        <w:ind w:left="13452"/>
        <w:rPr>
          <w:sz w:val="20"/>
          <w:szCs w:val="20"/>
          <w:lang w:val="ru-RU"/>
        </w:rPr>
      </w:pPr>
      <w:r w:rsidRPr="00B751CA">
        <w:rPr>
          <w:sz w:val="20"/>
          <w:szCs w:val="20"/>
          <w:lang w:val="ru-RU"/>
        </w:rPr>
        <w:t xml:space="preserve">«Утверждаю» </w:t>
      </w:r>
    </w:p>
    <w:p w:rsidR="007002F9" w:rsidRDefault="007002F9" w:rsidP="008938F2">
      <w:pPr>
        <w:ind w:left="13452"/>
        <w:rPr>
          <w:sz w:val="20"/>
          <w:szCs w:val="20"/>
          <w:lang w:val="ru-RU"/>
        </w:rPr>
      </w:pPr>
      <w:r w:rsidRPr="00B751CA">
        <w:rPr>
          <w:sz w:val="20"/>
          <w:szCs w:val="20"/>
          <w:lang w:val="ru-RU"/>
        </w:rPr>
        <w:t xml:space="preserve">Директор </w:t>
      </w:r>
      <w:r>
        <w:rPr>
          <w:sz w:val="20"/>
          <w:szCs w:val="20"/>
          <w:lang w:val="ru-RU"/>
        </w:rPr>
        <w:t>МБОУ СОШ №20</w:t>
      </w:r>
    </w:p>
    <w:p w:rsidR="007002F9" w:rsidRDefault="007002F9" w:rsidP="008938F2">
      <w:pPr>
        <w:ind w:left="13452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_____________ Г.В.Осьмакова</w:t>
      </w:r>
      <w:r w:rsidRPr="00B751CA">
        <w:rPr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7002F9" w:rsidRPr="00B751CA" w:rsidRDefault="007002F9" w:rsidP="008938F2">
      <w:pPr>
        <w:ind w:left="13452"/>
        <w:rPr>
          <w:sz w:val="20"/>
          <w:szCs w:val="20"/>
          <w:lang w:val="ru-RU"/>
        </w:rPr>
      </w:pPr>
      <w:r w:rsidRPr="00B751CA">
        <w:rPr>
          <w:sz w:val="20"/>
          <w:szCs w:val="20"/>
          <w:lang w:val="ru-RU"/>
        </w:rPr>
        <w:t xml:space="preserve"> «____» ____________ 20</w:t>
      </w:r>
      <w:r>
        <w:rPr>
          <w:sz w:val="20"/>
          <w:szCs w:val="20"/>
          <w:lang w:val="ru-RU"/>
        </w:rPr>
        <w:t>14</w:t>
      </w:r>
      <w:r w:rsidRPr="00B751CA">
        <w:rPr>
          <w:sz w:val="20"/>
          <w:szCs w:val="20"/>
          <w:lang w:val="ru-RU"/>
        </w:rPr>
        <w:t xml:space="preserve"> г.</w:t>
      </w:r>
    </w:p>
    <w:p w:rsidR="007002F9" w:rsidRPr="008938F2" w:rsidRDefault="007002F9" w:rsidP="00CF418F">
      <w:pPr>
        <w:rPr>
          <w:b/>
          <w:bCs/>
          <w:sz w:val="8"/>
          <w:szCs w:val="8"/>
          <w:lang w:val="ru-RU"/>
        </w:rPr>
      </w:pPr>
    </w:p>
    <w:p w:rsidR="007002F9" w:rsidRPr="00B751CA" w:rsidRDefault="007002F9" w:rsidP="00CF418F">
      <w:pPr>
        <w:jc w:val="center"/>
        <w:rPr>
          <w:sz w:val="20"/>
          <w:szCs w:val="20"/>
          <w:lang w:val="ru-RU"/>
        </w:rPr>
      </w:pPr>
      <w:r w:rsidRPr="00B751CA">
        <w:rPr>
          <w:b/>
          <w:bCs/>
          <w:sz w:val="20"/>
          <w:szCs w:val="20"/>
          <w:lang w:val="ru-RU"/>
        </w:rPr>
        <w:t xml:space="preserve">   </w:t>
      </w:r>
      <w:r w:rsidRPr="00B751CA">
        <w:rPr>
          <w:sz w:val="20"/>
          <w:szCs w:val="20"/>
          <w:lang w:val="ru-RU"/>
        </w:rPr>
        <w:t>Учебный план ФГОС НОО</w:t>
      </w:r>
    </w:p>
    <w:p w:rsidR="007002F9" w:rsidRPr="00724D94" w:rsidRDefault="007002F9" w:rsidP="00CF418F">
      <w:pPr>
        <w:jc w:val="center"/>
        <w:rPr>
          <w:sz w:val="20"/>
          <w:szCs w:val="20"/>
          <w:u w:val="single"/>
          <w:lang w:val="ru-RU"/>
        </w:rPr>
      </w:pPr>
      <w:r>
        <w:rPr>
          <w:sz w:val="20"/>
          <w:szCs w:val="20"/>
          <w:u w:val="single"/>
          <w:lang w:val="ru-RU"/>
        </w:rPr>
        <w:t>Муниципального бюджетного образовательного учреждения города Королёва Московской области средней общеобразовательной школы №20</w:t>
      </w:r>
    </w:p>
    <w:p w:rsidR="007002F9" w:rsidRPr="00B751CA" w:rsidRDefault="007002F9" w:rsidP="00CF418F">
      <w:pPr>
        <w:jc w:val="center"/>
        <w:rPr>
          <w:sz w:val="8"/>
          <w:szCs w:val="8"/>
          <w:lang w:val="ru-RU"/>
        </w:rPr>
      </w:pPr>
    </w:p>
    <w:p w:rsidR="007002F9" w:rsidRPr="00B751CA" w:rsidRDefault="007002F9" w:rsidP="00CF418F">
      <w:pPr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                                                            </w:t>
      </w:r>
      <w:r w:rsidRPr="00B751CA">
        <w:rPr>
          <w:sz w:val="20"/>
          <w:szCs w:val="20"/>
          <w:lang w:val="ru-RU"/>
        </w:rPr>
        <w:t>1-4 класс на 2014-2015 учебный год</w:t>
      </w:r>
      <w:r>
        <w:rPr>
          <w:sz w:val="20"/>
          <w:szCs w:val="20"/>
          <w:lang w:val="ru-RU"/>
        </w:rPr>
        <w:t xml:space="preserve">                                                       5</w:t>
      </w:r>
      <w:r w:rsidRPr="00B751CA">
        <w:rPr>
          <w:sz w:val="20"/>
          <w:szCs w:val="20"/>
          <w:lang w:val="ru-RU"/>
        </w:rPr>
        <w:t xml:space="preserve"> – дневная учебная неделя</w:t>
      </w:r>
    </w:p>
    <w:p w:rsidR="007002F9" w:rsidRPr="00754127" w:rsidRDefault="007002F9" w:rsidP="00CF418F">
      <w:pPr>
        <w:rPr>
          <w:sz w:val="8"/>
          <w:szCs w:val="8"/>
          <w:lang w:val="ru-RU"/>
        </w:rPr>
      </w:pPr>
    </w:p>
    <w:tbl>
      <w:tblPr>
        <w:tblW w:w="1618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311"/>
        <w:gridCol w:w="2216"/>
        <w:gridCol w:w="1275"/>
        <w:gridCol w:w="992"/>
        <w:gridCol w:w="7"/>
        <w:gridCol w:w="597"/>
        <w:gridCol w:w="1381"/>
        <w:gridCol w:w="7"/>
        <w:gridCol w:w="1022"/>
        <w:gridCol w:w="539"/>
        <w:gridCol w:w="1276"/>
        <w:gridCol w:w="1002"/>
        <w:gridCol w:w="727"/>
        <w:gridCol w:w="1263"/>
        <w:gridCol w:w="8"/>
        <w:gridCol w:w="997"/>
        <w:gridCol w:w="562"/>
      </w:tblGrid>
      <w:tr w:rsidR="007002F9" w:rsidRPr="007C43A2">
        <w:trPr>
          <w:trHeight w:val="20"/>
          <w:jc w:val="center"/>
        </w:trPr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Предметные области</w:t>
            </w:r>
          </w:p>
        </w:tc>
        <w:tc>
          <w:tcPr>
            <w:tcW w:w="2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</w:tcPr>
          <w:p w:rsidR="007002F9" w:rsidRPr="00E05580" w:rsidRDefault="007002F9" w:rsidP="009C5098">
            <w:pPr>
              <w:pStyle w:val="MessageHeader"/>
              <w:spacing w:line="240" w:lineRule="auto"/>
              <w:jc w:val="both"/>
              <w:rPr>
                <w:rFonts w:ascii="Times New Roman" w:hAnsi="Times New Roman" w:cs="Times New Roman"/>
                <w:spacing w:val="-4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pacing w:val="-4"/>
                <w:sz w:val="17"/>
                <w:szCs w:val="17"/>
              </w:rPr>
              <w:t>Учебные предметы</w:t>
            </w:r>
          </w:p>
          <w:p w:rsidR="007002F9" w:rsidRPr="00E05580" w:rsidRDefault="007002F9" w:rsidP="009C5098">
            <w:pPr>
              <w:pStyle w:val="MessageHeader"/>
              <w:spacing w:line="240" w:lineRule="auto"/>
              <w:ind w:firstLine="454"/>
              <w:jc w:val="right"/>
              <w:rPr>
                <w:rFonts w:ascii="Times New Roman" w:hAnsi="Times New Roman" w:cs="Times New Roman"/>
                <w:position w:val="-11"/>
                <w:sz w:val="17"/>
                <w:szCs w:val="17"/>
              </w:rPr>
            </w:pPr>
          </w:p>
          <w:p w:rsidR="007002F9" w:rsidRPr="00E05580" w:rsidRDefault="007002F9" w:rsidP="009C5098">
            <w:pPr>
              <w:pStyle w:val="MessageHeader"/>
              <w:spacing w:line="240" w:lineRule="auto"/>
              <w:ind w:firstLine="454"/>
              <w:jc w:val="right"/>
              <w:rPr>
                <w:rFonts w:ascii="Times New Roman" w:hAnsi="Times New Roman" w:cs="Times New Roman"/>
                <w:position w:val="-11"/>
                <w:sz w:val="17"/>
                <w:szCs w:val="17"/>
              </w:rPr>
            </w:pPr>
          </w:p>
          <w:p w:rsidR="007002F9" w:rsidRPr="00E05580" w:rsidRDefault="007002F9" w:rsidP="009C5098">
            <w:pPr>
              <w:pStyle w:val="MessageHeader"/>
              <w:spacing w:line="240" w:lineRule="auto"/>
              <w:jc w:val="left"/>
              <w:rPr>
                <w:rFonts w:ascii="Times New Roman" w:hAnsi="Times New Roman" w:cs="Times New Roman"/>
                <w:position w:val="-11"/>
                <w:sz w:val="17"/>
                <w:szCs w:val="17"/>
              </w:rPr>
            </w:pPr>
          </w:p>
          <w:p w:rsidR="007002F9" w:rsidRPr="00E05580" w:rsidRDefault="007002F9" w:rsidP="009C5098">
            <w:pPr>
              <w:pStyle w:val="MessageHeader"/>
              <w:spacing w:line="240" w:lineRule="auto"/>
              <w:ind w:firstLine="454"/>
              <w:jc w:val="right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position w:val="-11"/>
                <w:sz w:val="17"/>
                <w:szCs w:val="17"/>
              </w:rPr>
              <w:t>Классы</w:t>
            </w:r>
          </w:p>
        </w:tc>
        <w:tc>
          <w:tcPr>
            <w:tcW w:w="11655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pacing w:val="-10"/>
                <w:sz w:val="17"/>
                <w:szCs w:val="17"/>
              </w:rPr>
              <w:t>Количество часов в неделю</w:t>
            </w:r>
          </w:p>
        </w:tc>
      </w:tr>
      <w:tr w:rsidR="007002F9" w:rsidRPr="007C43A2">
        <w:trPr>
          <w:trHeight w:val="82"/>
          <w:jc w:val="center"/>
        </w:trPr>
        <w:tc>
          <w:tcPr>
            <w:tcW w:w="231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45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bottom w:val="nil"/>
              <w:right w:val="single" w:sz="4" w:space="0" w:color="auto"/>
              <w:tr2bl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45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F9" w:rsidRPr="00E05580" w:rsidRDefault="007002F9" w:rsidP="0021245D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I</w:t>
            </w:r>
          </w:p>
        </w:tc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2F9" w:rsidRPr="00E05580" w:rsidRDefault="007002F9" w:rsidP="0021245D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II</w:t>
            </w: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E05580" w:rsidRDefault="007002F9" w:rsidP="0021245D">
            <w:pPr>
              <w:pStyle w:val="MessageHeader"/>
              <w:spacing w:line="240" w:lineRule="auto"/>
              <w:ind w:firstLine="454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III</w:t>
            </w:r>
          </w:p>
        </w:tc>
        <w:tc>
          <w:tcPr>
            <w:tcW w:w="2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E05580" w:rsidRDefault="007002F9" w:rsidP="0021245D">
            <w:pPr>
              <w:pStyle w:val="MessageHeader"/>
              <w:spacing w:line="240" w:lineRule="auto"/>
              <w:ind w:firstLine="454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IV</w:t>
            </w:r>
          </w:p>
        </w:tc>
      </w:tr>
      <w:tr w:rsidR="007002F9" w:rsidRPr="007C43A2">
        <w:trPr>
          <w:trHeight w:val="176"/>
          <w:jc w:val="center"/>
        </w:trPr>
        <w:tc>
          <w:tcPr>
            <w:tcW w:w="23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45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right w:val="single" w:sz="4" w:space="0" w:color="auto"/>
              <w:tr2bl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45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компоненты</w:t>
            </w:r>
          </w:p>
        </w:tc>
        <w:tc>
          <w:tcPr>
            <w:tcW w:w="2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компоненты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компоненты</w:t>
            </w:r>
          </w:p>
        </w:tc>
        <w:tc>
          <w:tcPr>
            <w:tcW w:w="283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компоненты</w:t>
            </w:r>
          </w:p>
        </w:tc>
      </w:tr>
      <w:tr w:rsidR="007002F9" w:rsidRPr="007C43A2">
        <w:trPr>
          <w:trHeight w:val="20"/>
          <w:jc w:val="center"/>
        </w:trPr>
        <w:tc>
          <w:tcPr>
            <w:tcW w:w="2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45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  <w:tr2bl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45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Федеральный</w:t>
            </w:r>
          </w:p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color w:val="000000"/>
                <w:sz w:val="17"/>
                <w:szCs w:val="17"/>
                <w:lang w:val="ru-RU"/>
              </w:rPr>
              <w:t xml:space="preserve">Компонент </w:t>
            </w: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ОУ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Всего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Федеральный</w:t>
            </w:r>
          </w:p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color w:val="000000"/>
                <w:sz w:val="17"/>
                <w:szCs w:val="17"/>
                <w:lang w:val="ru-RU"/>
              </w:rPr>
              <w:t xml:space="preserve">Компонент </w:t>
            </w: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ОУ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Федеральный</w:t>
            </w:r>
          </w:p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color w:val="000000"/>
                <w:sz w:val="17"/>
                <w:szCs w:val="17"/>
                <w:lang w:val="ru-RU"/>
              </w:rPr>
              <w:t xml:space="preserve">Компонент </w:t>
            </w: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ОУ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Всего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</w:tcPr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Федеральный</w:t>
            </w:r>
          </w:p>
          <w:p w:rsidR="007002F9" w:rsidRPr="00E05580" w:rsidRDefault="007002F9" w:rsidP="009C5098">
            <w:pPr>
              <w:pStyle w:val="MessageHeader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E05580">
              <w:rPr>
                <w:rFonts w:ascii="Times New Roman" w:hAnsi="Times New Roman" w:cs="Times New Roman"/>
                <w:sz w:val="17"/>
                <w:szCs w:val="17"/>
              </w:rPr>
              <w:t>компонент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color w:val="000000"/>
                <w:sz w:val="17"/>
                <w:szCs w:val="17"/>
                <w:lang w:val="ru-RU"/>
              </w:rPr>
              <w:t xml:space="preserve">Компонент </w:t>
            </w: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ОУ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02F9" w:rsidRPr="00F44C8F" w:rsidRDefault="007002F9" w:rsidP="009C509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7"/>
                <w:szCs w:val="17"/>
                <w:lang w:val="ru-RU"/>
              </w:rPr>
            </w:pPr>
            <w:r w:rsidRPr="00F44C8F">
              <w:rPr>
                <w:b/>
                <w:bCs/>
                <w:color w:val="000000"/>
                <w:sz w:val="17"/>
                <w:szCs w:val="17"/>
                <w:lang w:val="ru-RU"/>
              </w:rPr>
              <w:t>Всего</w:t>
            </w:r>
          </w:p>
        </w:tc>
      </w:tr>
      <w:tr w:rsidR="007002F9" w:rsidRPr="007C43A2">
        <w:trPr>
          <w:trHeight w:val="39"/>
          <w:jc w:val="center"/>
        </w:trPr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</w:tcPr>
          <w:p w:rsidR="007002F9" w:rsidRPr="00F44C8F" w:rsidRDefault="007002F9" w:rsidP="009C5098">
            <w:pPr>
              <w:pStyle w:val="a"/>
              <w:spacing w:line="240" w:lineRule="auto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i/>
                <w:iCs/>
                <w:sz w:val="17"/>
                <w:szCs w:val="17"/>
              </w:rPr>
              <w:t xml:space="preserve">                       Обязательная часть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002F9" w:rsidRPr="007C43A2">
        <w:trPr>
          <w:trHeight w:val="55"/>
          <w:jc w:val="center"/>
        </w:trPr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ind w:hanging="85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 xml:space="preserve">  Филология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Русский язык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7002F9" w:rsidRPr="007C43A2">
        <w:trPr>
          <w:trHeight w:val="190"/>
          <w:jc w:val="center"/>
        </w:trPr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57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Литературное чтение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7002F9" w:rsidRPr="007C43A2">
        <w:trPr>
          <w:trHeight w:val="40"/>
          <w:jc w:val="center"/>
        </w:trPr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ind w:firstLine="57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366D9D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Иностранный язык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7002F9" w:rsidRPr="007C43A2">
        <w:trPr>
          <w:trHeight w:val="419"/>
          <w:jc w:val="center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Математика и информатика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Математика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</w:tr>
      <w:tr w:rsidR="007002F9" w:rsidRPr="007C43A2">
        <w:trPr>
          <w:trHeight w:val="329"/>
          <w:jc w:val="center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ind w:hanging="85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 xml:space="preserve">  Обществознание и естествознание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Окружающий мир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</w:tr>
      <w:tr w:rsidR="007002F9" w:rsidRPr="00724D94">
        <w:trPr>
          <w:trHeight w:val="150"/>
          <w:jc w:val="center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Основы религиозных культур и светской этики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Основы религиозных культур и светской этики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</w:tr>
      <w:tr w:rsidR="007002F9" w:rsidRPr="007C43A2">
        <w:trPr>
          <w:trHeight w:val="61"/>
          <w:jc w:val="center"/>
        </w:trPr>
        <w:tc>
          <w:tcPr>
            <w:tcW w:w="23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Искусство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Музыка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</w:tr>
      <w:tr w:rsidR="007002F9" w:rsidRPr="007C43A2">
        <w:trPr>
          <w:trHeight w:val="205"/>
          <w:jc w:val="center"/>
        </w:trPr>
        <w:tc>
          <w:tcPr>
            <w:tcW w:w="23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color w:val="auto"/>
                <w:sz w:val="17"/>
                <w:szCs w:val="17"/>
                <w:lang w:val="ru-RU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Изобразительное искусство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</w:tr>
      <w:tr w:rsidR="007002F9" w:rsidRPr="007C43A2">
        <w:trPr>
          <w:trHeight w:val="169"/>
          <w:jc w:val="center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Технология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Технология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</w:tr>
      <w:tr w:rsidR="007002F9" w:rsidRPr="007C43A2">
        <w:trPr>
          <w:trHeight w:val="139"/>
          <w:jc w:val="center"/>
        </w:trPr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366D9D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Физическая культура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E4723B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56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27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142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</w:tr>
      <w:tr w:rsidR="007002F9" w:rsidRPr="00053D25">
        <w:trPr>
          <w:trHeight w:val="137"/>
          <w:jc w:val="center"/>
        </w:trPr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9C5098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44C8F">
              <w:rPr>
                <w:rFonts w:ascii="Times New Roman" w:hAnsi="Times New Roman" w:cs="Times New Roman"/>
                <w:sz w:val="17"/>
                <w:szCs w:val="17"/>
              </w:rPr>
              <w:t>Итого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454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21</w:t>
            </w:r>
          </w:p>
        </w:tc>
        <w:tc>
          <w:tcPr>
            <w:tcW w:w="9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72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454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23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42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      23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146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454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724D94">
            <w:pPr>
              <w:pStyle w:val="a"/>
              <w:spacing w:line="240" w:lineRule="auto"/>
              <w:ind w:firstLine="454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212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</w:tr>
      <w:tr w:rsidR="007002F9" w:rsidRPr="00724D94">
        <w:trPr>
          <w:trHeight w:val="129"/>
          <w:jc w:val="center"/>
        </w:trPr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2F9" w:rsidRPr="00F44C8F" w:rsidRDefault="007002F9" w:rsidP="00A91423">
            <w:pPr>
              <w:pStyle w:val="a"/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44C8F">
              <w:rPr>
                <w:rFonts w:ascii="Times New Roman" w:hAnsi="Times New Roman" w:cs="Times New Roman"/>
                <w:sz w:val="16"/>
                <w:szCs w:val="16"/>
              </w:rPr>
              <w:t>Предел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ьно допустимая нагрузка при 5</w:t>
            </w:r>
            <w:r w:rsidRPr="00F44C8F">
              <w:rPr>
                <w:rFonts w:ascii="Times New Roman" w:hAnsi="Times New Roman" w:cs="Times New Roman"/>
                <w:sz w:val="16"/>
                <w:szCs w:val="16"/>
              </w:rPr>
              <w:t>-дневной уч. недел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</w:p>
        </w:tc>
        <w:tc>
          <w:tcPr>
            <w:tcW w:w="2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002F9" w:rsidRPr="00F44C8F" w:rsidRDefault="007002F9" w:rsidP="00A91423">
            <w:pPr>
              <w:pStyle w:val="a"/>
              <w:spacing w:line="240" w:lineRule="auto"/>
              <w:ind w:firstLine="674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           21</w:t>
            </w:r>
          </w:p>
        </w:tc>
        <w:tc>
          <w:tcPr>
            <w:tcW w:w="294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002F9" w:rsidRPr="00F44C8F" w:rsidRDefault="007002F9" w:rsidP="009C5098">
            <w:pPr>
              <w:pStyle w:val="a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                   23</w:t>
            </w: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9C5098">
            <w:pPr>
              <w:pStyle w:val="a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                     23</w:t>
            </w:r>
          </w:p>
        </w:tc>
        <w:tc>
          <w:tcPr>
            <w:tcW w:w="2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8" w:type="dxa"/>
              <w:left w:w="85" w:type="dxa"/>
              <w:bottom w:w="98" w:type="dxa"/>
              <w:right w:w="85" w:type="dxa"/>
            </w:tcMar>
            <w:vAlign w:val="center"/>
          </w:tcPr>
          <w:p w:rsidR="007002F9" w:rsidRPr="00F44C8F" w:rsidRDefault="007002F9" w:rsidP="009C5098">
            <w:pPr>
              <w:pStyle w:val="a"/>
              <w:spacing w:line="240" w:lineRule="auto"/>
              <w:ind w:firstLine="454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                           23</w:t>
            </w:r>
          </w:p>
        </w:tc>
      </w:tr>
    </w:tbl>
    <w:p w:rsidR="007002F9" w:rsidRDefault="007002F9" w:rsidP="00A91423">
      <w:pPr>
        <w:rPr>
          <w:sz w:val="16"/>
          <w:szCs w:val="16"/>
          <w:lang w:val="ru-RU"/>
        </w:rPr>
      </w:pPr>
    </w:p>
    <w:p w:rsidR="007002F9" w:rsidRPr="00EB048F" w:rsidRDefault="007002F9" w:rsidP="00F44C8F">
      <w:pPr>
        <w:ind w:left="708"/>
        <w:rPr>
          <w:sz w:val="16"/>
          <w:szCs w:val="16"/>
          <w:lang w:val="ru-RU"/>
        </w:rPr>
      </w:pPr>
      <w:r w:rsidRPr="00EB048F">
        <w:rPr>
          <w:sz w:val="16"/>
          <w:szCs w:val="16"/>
          <w:lang w:val="ru-RU"/>
        </w:rPr>
        <w:t>«Согласовано»</w:t>
      </w:r>
    </w:p>
    <w:p w:rsidR="007002F9" w:rsidRPr="00EB048F" w:rsidRDefault="007002F9" w:rsidP="00F44C8F">
      <w:pPr>
        <w:ind w:left="708"/>
        <w:rPr>
          <w:sz w:val="16"/>
          <w:szCs w:val="16"/>
          <w:lang w:val="ru-RU"/>
        </w:rPr>
      </w:pPr>
      <w:r w:rsidRPr="00EB048F">
        <w:rPr>
          <w:sz w:val="16"/>
          <w:szCs w:val="16"/>
          <w:lang w:val="ru-RU"/>
        </w:rPr>
        <w:t>Директор МБОУ ДО «УМОЦ»</w:t>
      </w:r>
    </w:p>
    <w:p w:rsidR="007002F9" w:rsidRPr="00B751CA" w:rsidRDefault="007002F9" w:rsidP="00F44C8F">
      <w:pPr>
        <w:ind w:left="708"/>
        <w:rPr>
          <w:sz w:val="16"/>
          <w:szCs w:val="16"/>
          <w:lang w:val="ru-RU"/>
        </w:rPr>
      </w:pPr>
      <w:r w:rsidRPr="00B751CA">
        <w:rPr>
          <w:sz w:val="16"/>
          <w:szCs w:val="16"/>
          <w:lang w:val="ru-RU"/>
        </w:rPr>
        <w:t>_____________ О.М.Черкашина</w:t>
      </w:r>
    </w:p>
    <w:p w:rsidR="007002F9" w:rsidRPr="00F44C8F" w:rsidRDefault="007002F9" w:rsidP="00F44C8F">
      <w:pPr>
        <w:ind w:left="708"/>
        <w:rPr>
          <w:sz w:val="16"/>
          <w:szCs w:val="16"/>
          <w:lang w:val="ru-RU"/>
        </w:rPr>
      </w:pPr>
      <w:r w:rsidRPr="00B751CA">
        <w:rPr>
          <w:sz w:val="16"/>
          <w:szCs w:val="16"/>
          <w:lang w:val="ru-RU"/>
        </w:rPr>
        <w:t>«_____»______________20</w:t>
      </w:r>
      <w:r>
        <w:rPr>
          <w:sz w:val="16"/>
          <w:szCs w:val="16"/>
          <w:lang w:val="ru-RU"/>
        </w:rPr>
        <w:t xml:space="preserve">14 </w:t>
      </w:r>
      <w:r w:rsidRPr="00B751CA">
        <w:rPr>
          <w:sz w:val="16"/>
          <w:szCs w:val="16"/>
          <w:lang w:val="ru-RU"/>
        </w:rPr>
        <w:t>г.</w:t>
      </w:r>
    </w:p>
    <w:sectPr w:rsidR="007002F9" w:rsidRPr="00F44C8F" w:rsidSect="008938F2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4E0"/>
    <w:rsid w:val="00053D25"/>
    <w:rsid w:val="00116D35"/>
    <w:rsid w:val="0021245D"/>
    <w:rsid w:val="00297375"/>
    <w:rsid w:val="00366D9D"/>
    <w:rsid w:val="00387D90"/>
    <w:rsid w:val="003945EC"/>
    <w:rsid w:val="003A0239"/>
    <w:rsid w:val="003A5A99"/>
    <w:rsid w:val="004324E0"/>
    <w:rsid w:val="004D7002"/>
    <w:rsid w:val="00617182"/>
    <w:rsid w:val="00637517"/>
    <w:rsid w:val="006E6422"/>
    <w:rsid w:val="007002F9"/>
    <w:rsid w:val="00724D94"/>
    <w:rsid w:val="00752BC3"/>
    <w:rsid w:val="00754127"/>
    <w:rsid w:val="007C43A2"/>
    <w:rsid w:val="00836AF5"/>
    <w:rsid w:val="008411B2"/>
    <w:rsid w:val="008938F2"/>
    <w:rsid w:val="00926CEB"/>
    <w:rsid w:val="009C5098"/>
    <w:rsid w:val="00A91423"/>
    <w:rsid w:val="00AF4808"/>
    <w:rsid w:val="00B751CA"/>
    <w:rsid w:val="00C01C32"/>
    <w:rsid w:val="00CC6AEA"/>
    <w:rsid w:val="00CF418F"/>
    <w:rsid w:val="00D23A6F"/>
    <w:rsid w:val="00DC5A90"/>
    <w:rsid w:val="00E05580"/>
    <w:rsid w:val="00E4723B"/>
    <w:rsid w:val="00E767E7"/>
    <w:rsid w:val="00EB048F"/>
    <w:rsid w:val="00F37003"/>
    <w:rsid w:val="00F44C8F"/>
    <w:rsid w:val="00F5042D"/>
    <w:rsid w:val="00F57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E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ssageHeader">
    <w:name w:val="Message Header"/>
    <w:basedOn w:val="a"/>
    <w:link w:val="MessageHeaderChar"/>
    <w:uiPriority w:val="99"/>
    <w:rsid w:val="007C43A2"/>
    <w:pPr>
      <w:jc w:val="center"/>
    </w:pPr>
    <w:rPr>
      <w:rFonts w:eastAsia="Calibri"/>
      <w:b/>
      <w:bCs/>
    </w:rPr>
  </w:style>
  <w:style w:type="character" w:customStyle="1" w:styleId="MessageHeaderChar">
    <w:name w:val="Message Header Char"/>
    <w:basedOn w:val="DefaultParagraphFont"/>
    <w:link w:val="MessageHeader"/>
    <w:uiPriority w:val="99"/>
    <w:locked/>
    <w:rsid w:val="007C43A2"/>
    <w:rPr>
      <w:rFonts w:ascii="NewtonCSanPin" w:hAnsi="NewtonCSanPin" w:cs="NewtonCSanPin"/>
      <w:b/>
      <w:bCs/>
      <w:color w:val="000000"/>
      <w:sz w:val="19"/>
      <w:szCs w:val="19"/>
      <w:lang w:eastAsia="ru-RU"/>
    </w:rPr>
  </w:style>
  <w:style w:type="paragraph" w:customStyle="1" w:styleId="a">
    <w:name w:val="Таблица"/>
    <w:basedOn w:val="Normal"/>
    <w:uiPriority w:val="99"/>
    <w:rsid w:val="007C43A2"/>
    <w:pPr>
      <w:widowControl/>
      <w:tabs>
        <w:tab w:val="left" w:pos="4500"/>
        <w:tab w:val="left" w:pos="9180"/>
        <w:tab w:val="left" w:pos="9360"/>
      </w:tabs>
      <w:spacing w:line="194" w:lineRule="atLeast"/>
      <w:textAlignment w:val="center"/>
    </w:pPr>
    <w:rPr>
      <w:rFonts w:ascii="NewtonCSanPin" w:eastAsia="Times New Roman" w:hAnsi="NewtonCSanPin" w:cs="NewtonCSanPin"/>
      <w:color w:val="000000"/>
      <w:sz w:val="19"/>
      <w:szCs w:val="19"/>
      <w:lang w:val="ru-RU"/>
    </w:rPr>
  </w:style>
  <w:style w:type="paragraph" w:customStyle="1" w:styleId="NoParagraphStyle">
    <w:name w:val="[No Paragraph Style]"/>
    <w:uiPriority w:val="99"/>
    <w:rsid w:val="007C43A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1</Pages>
  <Words>283</Words>
  <Characters>1618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Учитель</cp:lastModifiedBy>
  <cp:revision>15</cp:revision>
  <cp:lastPrinted>2014-08-28T11:34:00Z</cp:lastPrinted>
  <dcterms:created xsi:type="dcterms:W3CDTF">2014-06-28T12:43:00Z</dcterms:created>
  <dcterms:modified xsi:type="dcterms:W3CDTF">2014-09-17T09:50:00Z</dcterms:modified>
</cp:coreProperties>
</file>